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B9ED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JONYS</w:t>
      </w:r>
      <w:r>
        <w:rPr>
          <w:rStyle w:val="Hyperlink"/>
          <w:u w:val="none"/>
        </w:rPr>
        <w:t xml:space="preserve">       (fl.1457)</w:t>
      </w:r>
    </w:p>
    <w:p w14:paraId="14F8A6DF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of Bristol. Merchant.</w:t>
      </w:r>
    </w:p>
    <w:p w14:paraId="22267089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37B80219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71FFADC1" w14:textId="77777777" w:rsidR="006B6653" w:rsidRDefault="006B6653" w:rsidP="006B6653">
      <w:pPr>
        <w:pStyle w:val="NoSpacing"/>
        <w:rPr>
          <w:rFonts w:eastAsia="Times New Roman"/>
        </w:rPr>
      </w:pPr>
      <w:r>
        <w:rPr>
          <w:rFonts w:eastAsia="Times New Roman"/>
        </w:rPr>
        <w:t>13 Nov.1452</w:t>
      </w:r>
      <w:r>
        <w:rPr>
          <w:rFonts w:eastAsia="Times New Roman"/>
        </w:rPr>
        <w:tab/>
        <w:t>He was pardoned for not appearing to answer Peter de Casa Nova, of</w:t>
      </w:r>
    </w:p>
    <w:p w14:paraId="78B9A984" w14:textId="77777777" w:rsidR="006B6653" w:rsidRDefault="006B6653" w:rsidP="006B6653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Bordeaux, merchant, touching a debt of £16 4s 4d.</w:t>
      </w:r>
    </w:p>
    <w:p w14:paraId="4CF51A53" w14:textId="1CEF5B18" w:rsidR="006B6653" w:rsidRPr="006B6653" w:rsidRDefault="006B6653" w:rsidP="006B6653">
      <w:pPr>
        <w:pStyle w:val="NoSpacing"/>
        <w:rPr>
          <w:rStyle w:val="Hyperlink"/>
          <w:rFonts w:eastAsia="Times New Roman"/>
          <w:color w:val="auto"/>
          <w:u w:val="none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(C.P.R. 1452-61 p.3)</w:t>
      </w:r>
    </w:p>
    <w:p w14:paraId="29355A1E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>Sir John Fortescu(q.v.) and others appointed Thomas Mastynges(q.v.)</w:t>
      </w:r>
    </w:p>
    <w:p w14:paraId="7ECEECFD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and William Seynt(q.v.) to deliver seisin of manors and other property in</w:t>
      </w:r>
    </w:p>
    <w:p w14:paraId="636699AC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Gloucestershire to him and others.  </w:t>
      </w:r>
    </w:p>
    <w:p w14:paraId="72224DBF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6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14:paraId="290D98AA" w14:textId="77777777" w:rsidR="007B75B1" w:rsidRDefault="007B75B1" w:rsidP="007B75B1">
      <w:pPr>
        <w:pStyle w:val="NoSpacing"/>
        <w:tabs>
          <w:tab w:val="left" w:pos="720"/>
          <w:tab w:val="left" w:pos="1440"/>
          <w:tab w:val="center" w:pos="4513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14:paraId="09A68A67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55184052" w14:textId="77777777" w:rsidR="007B75B1" w:rsidRDefault="007B75B1" w:rsidP="007B75B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1E687EC1" w14:textId="77777777" w:rsidR="00E47068" w:rsidRDefault="007B75B1" w:rsidP="007B75B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17 June 2015</w:t>
      </w:r>
    </w:p>
    <w:p w14:paraId="31453DBB" w14:textId="03C41B1E" w:rsidR="006B6653" w:rsidRPr="00C009D8" w:rsidRDefault="006B6653" w:rsidP="007B75B1">
      <w:pPr>
        <w:pStyle w:val="NoSpacing"/>
      </w:pPr>
      <w:r>
        <w:rPr>
          <w:rStyle w:val="Hyperlink"/>
          <w:u w:val="none"/>
        </w:rPr>
        <w:t>16 May 2025</w:t>
      </w:r>
    </w:p>
    <w:sectPr w:rsidR="006B6653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4AE3" w14:textId="77777777" w:rsidR="007B75B1" w:rsidRDefault="007B75B1" w:rsidP="00920DE3">
      <w:pPr>
        <w:spacing w:after="0" w:line="240" w:lineRule="auto"/>
      </w:pPr>
      <w:r>
        <w:separator/>
      </w:r>
    </w:p>
  </w:endnote>
  <w:endnote w:type="continuationSeparator" w:id="0">
    <w:p w14:paraId="3717377E" w14:textId="77777777" w:rsidR="007B75B1" w:rsidRDefault="007B75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87A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9484" w14:textId="77777777" w:rsidR="00C009D8" w:rsidRPr="00C009D8" w:rsidRDefault="00C009D8">
    <w:pPr>
      <w:pStyle w:val="Footer"/>
    </w:pPr>
    <w:r>
      <w:t>Copyright I.S.Rogers 9 August 2013</w:t>
    </w:r>
  </w:p>
  <w:p w14:paraId="02C863D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AF2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5FB5" w14:textId="77777777" w:rsidR="007B75B1" w:rsidRDefault="007B75B1" w:rsidP="00920DE3">
      <w:pPr>
        <w:spacing w:after="0" w:line="240" w:lineRule="auto"/>
      </w:pPr>
      <w:r>
        <w:separator/>
      </w:r>
    </w:p>
  </w:footnote>
  <w:footnote w:type="continuationSeparator" w:id="0">
    <w:p w14:paraId="2FB3F7B8" w14:textId="77777777" w:rsidR="007B75B1" w:rsidRDefault="007B75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9D71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5840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971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5B1"/>
    <w:rsid w:val="00120749"/>
    <w:rsid w:val="00624CAE"/>
    <w:rsid w:val="006B6653"/>
    <w:rsid w:val="007B75B1"/>
    <w:rsid w:val="00920DE3"/>
    <w:rsid w:val="00AB412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BF6A1"/>
  <w15:docId w15:val="{CB1AD6EA-5289-404F-BF6D-F04CF8FB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75B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2015-06-26T19:57:00Z</dcterms:created>
  <dcterms:modified xsi:type="dcterms:W3CDTF">2025-05-16T09:10:00Z</dcterms:modified>
</cp:coreProperties>
</file>